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049CC" w14:textId="3BEBF8BE" w:rsidR="00CF6D6A" w:rsidRDefault="00CF6D6A" w:rsidP="00CF6D6A"/>
    <w:p w14:paraId="2A92CCE2" w14:textId="08C76B20" w:rsidR="00CF6D6A" w:rsidRDefault="00CF6D6A" w:rsidP="00CF6D6A">
      <w:pPr>
        <w:pStyle w:val="Tittel"/>
        <w:jc w:val="left"/>
      </w:pPr>
      <w:r>
        <w:t xml:space="preserve">Bilag 2 </w:t>
      </w:r>
      <w:r w:rsidR="0040078A">
        <w:t>–</w:t>
      </w:r>
      <w:r>
        <w:t xml:space="preserve"> Leverandørs løsningsbeskrivelse</w:t>
      </w:r>
    </w:p>
    <w:p w14:paraId="3DA33593" w14:textId="394B1461" w:rsidR="00CF6D6A" w:rsidRDefault="00CF6D6A" w:rsidP="00CF6D6A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784"/>
      </w:tblGrid>
      <w:tr w:rsidR="00DE4ADC" w14:paraId="48A2D6D1" w14:textId="77777777" w:rsidTr="00B73523">
        <w:sdt>
          <w:sdtPr>
            <w:id w:val="-1237395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6" w:type="dxa"/>
              </w:tcPr>
              <w:p w14:paraId="7A40893D" w14:textId="77777777" w:rsidR="00DE4ADC" w:rsidRDefault="00DE4ADC" w:rsidP="00B73523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784" w:type="dxa"/>
          </w:tcPr>
          <w:p w14:paraId="18DDD416" w14:textId="566A959A" w:rsidR="00DE4ADC" w:rsidRPr="005B1BAB" w:rsidRDefault="00DE4ADC" w:rsidP="00B73523">
            <w:r>
              <w:t xml:space="preserve">Leverandøren bekrefter at alle krav i Bilag 1 Oppdragsgivers kravspesifikasjon er oppfylt. </w:t>
            </w:r>
          </w:p>
          <w:p w14:paraId="111E0B43" w14:textId="77777777" w:rsidR="00DE4ADC" w:rsidRDefault="00DE4ADC" w:rsidP="00B73523"/>
        </w:tc>
      </w:tr>
    </w:tbl>
    <w:p w14:paraId="2893E17A" w14:textId="7E4DA375" w:rsidR="00CF6D6A" w:rsidRDefault="00CF6D6A" w:rsidP="00CF6D6A"/>
    <w:p w14:paraId="0965905C" w14:textId="765A5741" w:rsidR="00DE4ADC" w:rsidRPr="00DE4ADC" w:rsidRDefault="00DE4ADC" w:rsidP="00CF6D6A">
      <w:pPr>
        <w:rPr>
          <w:b/>
          <w:bCs/>
        </w:rPr>
      </w:pPr>
      <w:r w:rsidRPr="00DE4ADC">
        <w:rPr>
          <w:b/>
          <w:bCs/>
        </w:rPr>
        <w:t xml:space="preserve">Krav </w:t>
      </w:r>
      <w:r w:rsidR="000451BF">
        <w:rPr>
          <w:b/>
          <w:bCs/>
        </w:rPr>
        <w:t>3.1</w:t>
      </w:r>
    </w:p>
    <w:p w14:paraId="2CD7A16B" w14:textId="48D66F93" w:rsidR="00A6425C" w:rsidRDefault="00DE4ADC" w:rsidP="00DE4AD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i/>
          <w:iCs/>
          <w:sz w:val="22"/>
          <w:szCs w:val="22"/>
        </w:rPr>
      </w:pPr>
      <w:r w:rsidRPr="00DE4ADC">
        <w:rPr>
          <w:rStyle w:val="normaltextrun"/>
          <w:rFonts w:ascii="Calibri" w:hAnsi="Calibri" w:cs="Calibri"/>
          <w:i/>
          <w:iCs/>
          <w:sz w:val="22"/>
          <w:szCs w:val="22"/>
        </w:rPr>
        <w:t>Oppgi adresse og kjøreavstand.</w:t>
      </w:r>
      <w:r w:rsidR="00A6425C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 Vi ber om at leverandørene benytter Google Maps ved utregning av antall km. Oppdragsgiver forbeholder seg retten til å kontrollere antall km fra leverandørens adresse til oppdragsgivers oppgitte adresser, og vil i så fall benytte seg av Google Maps som verktøy for å finne antall km.</w:t>
      </w:r>
    </w:p>
    <w:p w14:paraId="1C0269C9" w14:textId="77777777" w:rsidR="00AB482B" w:rsidRDefault="00AB482B" w:rsidP="00DE4AD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i/>
          <w:iCs/>
          <w:sz w:val="22"/>
          <w:szCs w:val="22"/>
        </w:rPr>
      </w:pPr>
    </w:p>
    <w:p w14:paraId="78157E06" w14:textId="799B33FD" w:rsidR="00DE4ADC" w:rsidRDefault="00F53801" w:rsidP="00DE4AD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Kjøreavstand settes inn i Bilag 2</w:t>
      </w:r>
      <w:r w:rsidR="00AA418D">
        <w:rPr>
          <w:rStyle w:val="normaltextrun"/>
          <w:rFonts w:ascii="Calibri" w:hAnsi="Calibri" w:cs="Calibri"/>
          <w:sz w:val="22"/>
          <w:szCs w:val="22"/>
        </w:rPr>
        <w:t>a</w:t>
      </w:r>
      <w:r>
        <w:rPr>
          <w:rStyle w:val="normaltextrun"/>
          <w:rFonts w:ascii="Calibri" w:hAnsi="Calibri" w:cs="Calibri"/>
          <w:sz w:val="22"/>
          <w:szCs w:val="22"/>
        </w:rPr>
        <w:t>.</w:t>
      </w:r>
    </w:p>
    <w:p w14:paraId="422FF3F6" w14:textId="77777777" w:rsidR="00DE4ADC" w:rsidRDefault="00DE4ADC" w:rsidP="00DE4AD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6AB0EF0" w14:textId="77777777" w:rsidR="00DE4ADC" w:rsidRDefault="00DE4ADC" w:rsidP="00DE4ADC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p w14:paraId="30806B7E" w14:textId="77777777" w:rsidR="00DE4ADC" w:rsidRDefault="00DE4ADC" w:rsidP="00CF6D6A"/>
    <w:p w14:paraId="789F07FE" w14:textId="08028A52" w:rsidR="00CF6D6A" w:rsidRDefault="00CF6D6A" w:rsidP="00CF6D6A"/>
    <w:p w14:paraId="648126C1" w14:textId="77777777" w:rsidR="00CF6D6A" w:rsidRPr="00CF6D6A" w:rsidRDefault="00CF6D6A" w:rsidP="00CF6D6A"/>
    <w:sectPr w:rsidR="00CF6D6A" w:rsidRPr="00CF6D6A" w:rsidSect="00DE4ADC">
      <w:headerReference w:type="default" r:id="rId11"/>
      <w:footerReference w:type="default" r:id="rId12"/>
      <w:pgSz w:w="12240" w:h="15840" w:code="1"/>
      <w:pgMar w:top="1276" w:right="1800" w:bottom="127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3B471" w14:textId="77777777" w:rsidR="00BA376A" w:rsidRDefault="00BA376A" w:rsidP="004C5CC4">
      <w:pPr>
        <w:pStyle w:val="Kulepunkt-niv2"/>
      </w:pPr>
      <w:r>
        <w:separator/>
      </w:r>
    </w:p>
  </w:endnote>
  <w:endnote w:type="continuationSeparator" w:id="0">
    <w:p w14:paraId="27F5A8AB" w14:textId="77777777" w:rsidR="00BA376A" w:rsidRDefault="00BA376A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FB91D" w14:textId="77777777" w:rsidR="00BA376A" w:rsidRDefault="00BA376A" w:rsidP="004C5CC4">
      <w:pPr>
        <w:pStyle w:val="Kulepunkt-niv2"/>
      </w:pPr>
      <w:r>
        <w:separator/>
      </w:r>
    </w:p>
  </w:footnote>
  <w:footnote w:type="continuationSeparator" w:id="0">
    <w:p w14:paraId="71B41185" w14:textId="77777777" w:rsidR="00BA376A" w:rsidRDefault="00BA376A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FC192" w14:textId="095DB64F" w:rsidR="00C50F26" w:rsidRPr="00FD0E69" w:rsidRDefault="00C50F26" w:rsidP="00861BCD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>
      <w:rPr>
        <w:b/>
        <w:sz w:val="32"/>
      </w:rPr>
      <w:tab/>
      <w:t xml:space="preserve">                                                  </w:t>
    </w:r>
    <w:r>
      <w:rPr>
        <w:sz w:val="20"/>
      </w:rPr>
      <w:tab/>
      <w:t xml:space="preserve">Bilag </w:t>
    </w:r>
    <w:r w:rsidR="00CF6D6A">
      <w:rPr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EC7F08A"/>
    <w:multiLevelType w:val="hybridMultilevel"/>
    <w:tmpl w:val="9726F1D6"/>
    <w:lvl w:ilvl="0" w:tplc="39CA768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1B490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661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6A16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E48B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B8F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5C80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FAC3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3C0F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242135122">
    <w:abstractNumId w:val="23"/>
  </w:num>
  <w:num w:numId="2" w16cid:durableId="658534857">
    <w:abstractNumId w:val="14"/>
  </w:num>
  <w:num w:numId="3" w16cid:durableId="283391187">
    <w:abstractNumId w:val="2"/>
  </w:num>
  <w:num w:numId="4" w16cid:durableId="481847531">
    <w:abstractNumId w:val="45"/>
  </w:num>
  <w:num w:numId="5" w16cid:durableId="1140881001">
    <w:abstractNumId w:val="39"/>
  </w:num>
  <w:num w:numId="6" w16cid:durableId="1778793792">
    <w:abstractNumId w:val="33"/>
  </w:num>
  <w:num w:numId="7" w16cid:durableId="1756125978">
    <w:abstractNumId w:val="0"/>
  </w:num>
  <w:num w:numId="8" w16cid:durableId="1407259480">
    <w:abstractNumId w:val="26"/>
  </w:num>
  <w:num w:numId="9" w16cid:durableId="1047098099">
    <w:abstractNumId w:val="22"/>
  </w:num>
  <w:num w:numId="10" w16cid:durableId="1700888366">
    <w:abstractNumId w:val="1"/>
  </w:num>
  <w:num w:numId="11" w16cid:durableId="45569127">
    <w:abstractNumId w:val="29"/>
  </w:num>
  <w:num w:numId="12" w16cid:durableId="292181248">
    <w:abstractNumId w:val="10"/>
  </w:num>
  <w:num w:numId="13" w16cid:durableId="1426224741">
    <w:abstractNumId w:val="21"/>
  </w:num>
  <w:num w:numId="14" w16cid:durableId="611324591">
    <w:abstractNumId w:val="28"/>
  </w:num>
  <w:num w:numId="15" w16cid:durableId="30884704">
    <w:abstractNumId w:val="38"/>
  </w:num>
  <w:num w:numId="16" w16cid:durableId="1624462500">
    <w:abstractNumId w:val="18"/>
  </w:num>
  <w:num w:numId="17" w16cid:durableId="2080128957">
    <w:abstractNumId w:val="40"/>
  </w:num>
  <w:num w:numId="18" w16cid:durableId="602147925">
    <w:abstractNumId w:val="25"/>
  </w:num>
  <w:num w:numId="19" w16cid:durableId="1968970801">
    <w:abstractNumId w:val="36"/>
  </w:num>
  <w:num w:numId="20" w16cid:durableId="2054958291">
    <w:abstractNumId w:val="11"/>
  </w:num>
  <w:num w:numId="21" w16cid:durableId="2017347541">
    <w:abstractNumId w:val="48"/>
  </w:num>
  <w:num w:numId="22" w16cid:durableId="461581126">
    <w:abstractNumId w:val="31"/>
  </w:num>
  <w:num w:numId="23" w16cid:durableId="1790852460">
    <w:abstractNumId w:val="6"/>
  </w:num>
  <w:num w:numId="24" w16cid:durableId="1900629447">
    <w:abstractNumId w:val="24"/>
  </w:num>
  <w:num w:numId="25" w16cid:durableId="2116486483">
    <w:abstractNumId w:val="35"/>
  </w:num>
  <w:num w:numId="26" w16cid:durableId="1266885881">
    <w:abstractNumId w:val="9"/>
  </w:num>
  <w:num w:numId="27" w16cid:durableId="29691147">
    <w:abstractNumId w:val="3"/>
  </w:num>
  <w:num w:numId="28" w16cid:durableId="203103709">
    <w:abstractNumId w:val="27"/>
  </w:num>
  <w:num w:numId="29" w16cid:durableId="1649819287">
    <w:abstractNumId w:val="37"/>
  </w:num>
  <w:num w:numId="30" w16cid:durableId="1146435442">
    <w:abstractNumId w:val="32"/>
  </w:num>
  <w:num w:numId="31" w16cid:durableId="1380519422">
    <w:abstractNumId w:val="15"/>
  </w:num>
  <w:num w:numId="32" w16cid:durableId="1303848196">
    <w:abstractNumId w:val="43"/>
  </w:num>
  <w:num w:numId="33" w16cid:durableId="1791045987">
    <w:abstractNumId w:val="19"/>
  </w:num>
  <w:num w:numId="34" w16cid:durableId="1299215517">
    <w:abstractNumId w:val="44"/>
  </w:num>
  <w:num w:numId="35" w16cid:durableId="1078097083">
    <w:abstractNumId w:val="42"/>
  </w:num>
  <w:num w:numId="36" w16cid:durableId="1825197107">
    <w:abstractNumId w:val="46"/>
  </w:num>
  <w:num w:numId="37" w16cid:durableId="1400979184">
    <w:abstractNumId w:val="13"/>
  </w:num>
  <w:num w:numId="38" w16cid:durableId="226885953">
    <w:abstractNumId w:val="7"/>
  </w:num>
  <w:num w:numId="39" w16cid:durableId="1870675799">
    <w:abstractNumId w:val="41"/>
  </w:num>
  <w:num w:numId="40" w16cid:durableId="1945846905">
    <w:abstractNumId w:val="30"/>
  </w:num>
  <w:num w:numId="41" w16cid:durableId="2059890866">
    <w:abstractNumId w:val="47"/>
  </w:num>
  <w:num w:numId="42" w16cid:durableId="746535455">
    <w:abstractNumId w:val="20"/>
  </w:num>
  <w:num w:numId="43" w16cid:durableId="1326663872">
    <w:abstractNumId w:val="4"/>
  </w:num>
  <w:num w:numId="44" w16cid:durableId="709493017">
    <w:abstractNumId w:val="17"/>
  </w:num>
  <w:num w:numId="45" w16cid:durableId="1937637753">
    <w:abstractNumId w:val="16"/>
  </w:num>
  <w:num w:numId="46" w16cid:durableId="688801919">
    <w:abstractNumId w:val="5"/>
  </w:num>
  <w:num w:numId="47" w16cid:durableId="502817454">
    <w:abstractNumId w:val="33"/>
  </w:num>
  <w:num w:numId="48" w16cid:durableId="2115857015">
    <w:abstractNumId w:val="33"/>
  </w:num>
  <w:num w:numId="49" w16cid:durableId="1393894944">
    <w:abstractNumId w:val="34"/>
  </w:num>
  <w:num w:numId="50" w16cid:durableId="1015569129">
    <w:abstractNumId w:val="12"/>
  </w:num>
  <w:num w:numId="51" w16cid:durableId="32122721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3D4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1BF"/>
    <w:rsid w:val="000453AB"/>
    <w:rsid w:val="00045882"/>
    <w:rsid w:val="00046281"/>
    <w:rsid w:val="0004636E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3458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E7D6D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1F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56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BC3"/>
    <w:rsid w:val="00163BFC"/>
    <w:rsid w:val="00163EC7"/>
    <w:rsid w:val="00164609"/>
    <w:rsid w:val="00164787"/>
    <w:rsid w:val="00164FD3"/>
    <w:rsid w:val="001650A3"/>
    <w:rsid w:val="001652F8"/>
    <w:rsid w:val="0016598F"/>
    <w:rsid w:val="00166534"/>
    <w:rsid w:val="001667E0"/>
    <w:rsid w:val="00166886"/>
    <w:rsid w:val="001676C9"/>
    <w:rsid w:val="0016799F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3DC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115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C7F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6AA4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2D74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14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8C7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38A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78A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1105"/>
    <w:rsid w:val="00492489"/>
    <w:rsid w:val="00492BF9"/>
    <w:rsid w:val="00493C64"/>
    <w:rsid w:val="00493DE8"/>
    <w:rsid w:val="00494047"/>
    <w:rsid w:val="004941D5"/>
    <w:rsid w:val="004948A7"/>
    <w:rsid w:val="00494BDE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B7AB5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392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0BB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3DC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89E"/>
    <w:rsid w:val="005D1E78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717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3E0"/>
    <w:rsid w:val="00626CB5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C7D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2565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9AF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43F"/>
    <w:rsid w:val="00A1460E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25C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148D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4F1"/>
    <w:rsid w:val="00AA183E"/>
    <w:rsid w:val="00AA2205"/>
    <w:rsid w:val="00AA2560"/>
    <w:rsid w:val="00AA32B2"/>
    <w:rsid w:val="00AA418D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2B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524"/>
    <w:rsid w:val="00B74AC6"/>
    <w:rsid w:val="00B752F2"/>
    <w:rsid w:val="00B75957"/>
    <w:rsid w:val="00B76D1A"/>
    <w:rsid w:val="00B76ED9"/>
    <w:rsid w:val="00B76EF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76A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365DE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18F9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40A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0F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1DF9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7D2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3E90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ADC"/>
    <w:rsid w:val="00DE4DEB"/>
    <w:rsid w:val="00DE585A"/>
    <w:rsid w:val="00DE5CE1"/>
    <w:rsid w:val="00DE707B"/>
    <w:rsid w:val="00DE708F"/>
    <w:rsid w:val="00DE765B"/>
    <w:rsid w:val="00DE7671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54B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F43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01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  <w:style w:type="paragraph" w:customStyle="1" w:styleId="paragraph">
    <w:name w:val="paragraph"/>
    <w:basedOn w:val="Normal"/>
    <w:rsid w:val="00DE4ADC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zh-CN"/>
    </w:rPr>
  </w:style>
  <w:style w:type="character" w:customStyle="1" w:styleId="normaltextrun">
    <w:name w:val="normaltextrun"/>
    <w:basedOn w:val="Standardskriftforavsnitt"/>
    <w:rsid w:val="00DE4A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2118945A0F8F409BA1F6A40EAD5305" ma:contentTypeVersion="0" ma:contentTypeDescription="Opprett et nytt dokument." ma:contentTypeScope="" ma:versionID="e2af9e4e3f46474ba9e7d69721f4ce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0350e783fff74dc181727e38fbc80a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B0124C-16AB-42AF-86D4-22474BB53C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F49706-7602-4216-8BCC-624CDA1D7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F9B3E1-1BC7-4F9D-9941-4FE854D241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8F58E3-BB91-4986-A2DF-7CC41DBE74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2</TotalTime>
  <Pages>1</Pages>
  <Words>80</Words>
  <Characters>429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Ida Kristin Foss</cp:lastModifiedBy>
  <cp:revision>3</cp:revision>
  <cp:lastPrinted>2015-08-10T12:33:00Z</cp:lastPrinted>
  <dcterms:created xsi:type="dcterms:W3CDTF">2026-02-04T10:11:00Z</dcterms:created>
  <dcterms:modified xsi:type="dcterms:W3CDTF">2026-02-04T10:37:00Z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  <property fmtid="{D5CDD505-2E9C-101B-9397-08002B2CF9AE}" pid="7" name="ContentTypeId">
    <vt:lpwstr>0x010100DB2118945A0F8F409BA1F6A40EAD5305</vt:lpwstr>
  </property>
  <property fmtid="{D5CDD505-2E9C-101B-9397-08002B2CF9AE}" pid="8" name="MediaServiceImageTags">
    <vt:lpwstr/>
  </property>
</Properties>
</file>